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>
            <w:bookmarkStart w:id="0" w:name="_GoBack"/>
            <w:bookmarkEnd w:id="0"/>
          </w:p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CA7894" w:rsidRDefault="00CA7894" w:rsidP="00940F19">
            <w:pPr>
              <w:rPr>
                <w:b/>
              </w:rPr>
            </w:pPr>
            <w:r w:rsidRPr="00CA7894">
              <w:rPr>
                <w:b/>
              </w:rPr>
              <w:t>2026-014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CA7894" w:rsidRDefault="00CA7894" w:rsidP="00940F19">
            <w:pPr>
              <w:rPr>
                <w:b/>
              </w:rPr>
            </w:pPr>
            <w:r w:rsidRPr="00CA7894">
              <w:rPr>
                <w:b/>
              </w:rPr>
              <w:t>Unterstützung Jahresabschlüsse</w:t>
            </w:r>
          </w:p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057788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057788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lastRenderedPageBreak/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057788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057788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057788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lastRenderedPageBreak/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57788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3505"/>
    <w:rsid w:val="0089492C"/>
    <w:rsid w:val="00894C0C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F383F"/>
    <w:rsid w:val="009F4715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31C6"/>
    <w:rsid w:val="00CA7894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EFB43E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4EE27-01E0-4065-95AC-825AE4E57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727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2021-02-01T16:36:00Z</cp:lastPrinted>
  <dcterms:created xsi:type="dcterms:W3CDTF">2026-04-28T07:52:00Z</dcterms:created>
  <dcterms:modified xsi:type="dcterms:W3CDTF">2026-04-28T07:52:00Z</dcterms:modified>
</cp:coreProperties>
</file>